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0E0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3B40E1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0E0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0E10" w14:textId="5412F7BB" w:rsidR="00C44B8B" w:rsidRPr="0052681C" w:rsidRDefault="003276D8" w:rsidP="00795E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76D8">
              <w:rPr>
                <w:b/>
                <w:sz w:val="26"/>
                <w:szCs w:val="26"/>
              </w:rPr>
              <w:t>202A_</w:t>
            </w:r>
            <w:r w:rsidR="007D6EE9">
              <w:rPr>
                <w:b/>
                <w:sz w:val="26"/>
                <w:szCs w:val="26"/>
              </w:rPr>
              <w:t>248</w:t>
            </w:r>
          </w:p>
        </w:tc>
      </w:tr>
      <w:tr w:rsidR="00C44B8B" w:rsidRPr="0052681C" w14:paraId="63B40E1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0E1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0E13" w14:textId="0C85BF3F" w:rsidR="00C44B8B" w:rsidRPr="00795E59" w:rsidRDefault="00572552" w:rsidP="00795E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795E59">
              <w:rPr>
                <w:b/>
                <w:sz w:val="26"/>
                <w:szCs w:val="26"/>
                <w:lang w:val="en-US"/>
              </w:rPr>
              <w:t>31688</w:t>
            </w:r>
            <w:r w:rsidR="00795E59">
              <w:rPr>
                <w:b/>
                <w:sz w:val="26"/>
                <w:szCs w:val="26"/>
              </w:rPr>
              <w:t>8</w:t>
            </w:r>
          </w:p>
        </w:tc>
      </w:tr>
    </w:tbl>
    <w:p w14:paraId="63B40E15" w14:textId="70740060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</w:t>
      </w:r>
      <w:r w:rsidR="007D6EE9">
        <w:rPr>
          <w:sz w:val="26"/>
          <w:szCs w:val="26"/>
        </w:rPr>
        <w:t>_______________________________</w:t>
      </w:r>
    </w:p>
    <w:p w14:paraId="63B40E16" w14:textId="04E804F6" w:rsidR="00C44B8B" w:rsidRPr="0052681C" w:rsidRDefault="007D6EE9" w:rsidP="007D6EE9">
      <w:pPr>
        <w:spacing w:line="276" w:lineRule="auto"/>
        <w:ind w:right="-1"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C44B8B" w:rsidRPr="0052681C">
        <w:rPr>
          <w:sz w:val="26"/>
          <w:szCs w:val="26"/>
        </w:rPr>
        <w:t xml:space="preserve">____________________________________ </w:t>
      </w:r>
    </w:p>
    <w:p w14:paraId="63B40E1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3B40E1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3B40E1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3B40E1A" w14:textId="77777777" w:rsidR="00C44B8B" w:rsidRPr="0052681C" w:rsidRDefault="00C44B8B" w:rsidP="00C44B8B"/>
    <w:p w14:paraId="63B40E1B" w14:textId="77777777" w:rsidR="00C44B8B" w:rsidRPr="0052681C" w:rsidRDefault="00C44B8B" w:rsidP="00C44B8B"/>
    <w:p w14:paraId="63B40E1C" w14:textId="77777777" w:rsidR="00C44B8B" w:rsidRPr="0052681C" w:rsidRDefault="00C44B8B" w:rsidP="00C44B8B"/>
    <w:p w14:paraId="63B40E1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3B40E1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3B40E1F" w14:textId="351FA775" w:rsidR="00612811" w:rsidRPr="001A7FCA" w:rsidRDefault="0000061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72552" w:rsidRPr="001A7FCA">
        <w:rPr>
          <w:b/>
          <w:sz w:val="26"/>
          <w:szCs w:val="26"/>
        </w:rPr>
        <w:t>Гаситель вибрации ГВ</w:t>
      </w:r>
      <w:r w:rsidR="00795E59">
        <w:rPr>
          <w:b/>
          <w:sz w:val="26"/>
          <w:szCs w:val="26"/>
        </w:rPr>
        <w:t xml:space="preserve">Н </w:t>
      </w:r>
      <w:r w:rsidR="00572552" w:rsidRPr="001A7FCA">
        <w:rPr>
          <w:b/>
          <w:sz w:val="26"/>
          <w:szCs w:val="26"/>
        </w:rPr>
        <w:t>2</w:t>
      </w:r>
      <w:r w:rsidR="00795E59">
        <w:rPr>
          <w:b/>
          <w:sz w:val="26"/>
          <w:szCs w:val="26"/>
        </w:rPr>
        <w:t>-13</w:t>
      </w:r>
      <w:r>
        <w:rPr>
          <w:b/>
          <w:sz w:val="26"/>
          <w:szCs w:val="26"/>
        </w:rPr>
        <w:t>)</w:t>
      </w:r>
      <w:r w:rsidR="007969A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1A7FCA">
        <w:rPr>
          <w:b/>
          <w:sz w:val="26"/>
          <w:szCs w:val="26"/>
        </w:rPr>
        <w:t xml:space="preserve"> </w:t>
      </w:r>
      <w:r w:rsidR="00AA670B" w:rsidRPr="007969A1">
        <w:rPr>
          <w:b/>
          <w:sz w:val="26"/>
          <w:szCs w:val="26"/>
          <w:u w:val="single"/>
        </w:rPr>
        <w:t>202</w:t>
      </w:r>
      <w:r w:rsidR="00AA670B" w:rsidRPr="007969A1">
        <w:rPr>
          <w:b/>
          <w:sz w:val="26"/>
          <w:szCs w:val="26"/>
          <w:u w:val="single"/>
          <w:lang w:val="en-US"/>
        </w:rPr>
        <w:t>A</w:t>
      </w:r>
    </w:p>
    <w:p w14:paraId="63B40E2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3B40E2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3B40E22" w14:textId="77777777" w:rsidR="00A305DC" w:rsidRDefault="00641E44" w:rsidP="004A3124">
      <w:pPr>
        <w:tabs>
          <w:tab w:val="left" w:pos="1134"/>
        </w:tabs>
        <w:ind w:firstLine="709"/>
        <w:rPr>
          <w:sz w:val="24"/>
          <w:szCs w:val="24"/>
        </w:rPr>
      </w:pPr>
      <w:r w:rsidRPr="001A7FCA">
        <w:rPr>
          <w:sz w:val="24"/>
          <w:szCs w:val="24"/>
        </w:rPr>
        <w:t xml:space="preserve">Технические требования, характеристики </w:t>
      </w:r>
      <w:r w:rsidR="00770408" w:rsidRPr="001A7FCA">
        <w:rPr>
          <w:sz w:val="24"/>
          <w:szCs w:val="24"/>
        </w:rPr>
        <w:t>линейной арматуры и гасителей вибрации</w:t>
      </w:r>
      <w:r w:rsidR="004F4E9E" w:rsidRPr="001A7FCA">
        <w:rPr>
          <w:sz w:val="24"/>
          <w:szCs w:val="24"/>
        </w:rPr>
        <w:t xml:space="preserve"> должны соответствовать параметрам </w:t>
      </w:r>
      <w:r w:rsidR="004A3124" w:rsidRPr="001A7FCA">
        <w:rPr>
          <w:sz w:val="24"/>
          <w:szCs w:val="24"/>
        </w:rPr>
        <w:t>ТУ 3449-001-52819896-2010 «Арматура линейная защитная».</w:t>
      </w:r>
    </w:p>
    <w:p w14:paraId="1C6B4035" w14:textId="77777777" w:rsidR="00795E59" w:rsidRDefault="00795E59" w:rsidP="004A3124">
      <w:pPr>
        <w:tabs>
          <w:tab w:val="left" w:pos="1134"/>
        </w:tabs>
        <w:ind w:firstLine="709"/>
        <w:rPr>
          <w:sz w:val="24"/>
          <w:szCs w:val="24"/>
        </w:rPr>
      </w:pPr>
    </w:p>
    <w:p w14:paraId="29DD7BEB" w14:textId="22AC3C9D" w:rsidR="00795E59" w:rsidRDefault="00795E59" w:rsidP="007D6EE9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449E229C" wp14:editId="287852AF">
            <wp:extent cx="4762500" cy="3476625"/>
            <wp:effectExtent l="0" t="0" r="0" b="9525"/>
            <wp:docPr id="3" name="Рисунок 3" descr="&amp;Gcy;&amp;acy;&amp;scy;&amp;icy;&amp;tcy;&amp;iecy;&amp;lcy;&amp;softcy; &amp;vcy;&amp;icy;&amp;bcy;&amp;rcy;&amp;acy;&amp;tscy;&amp;icy;&amp;icy; &amp;Gcy;&amp;Vcy;&amp;Ncy;-2-13  - &amp;Ocy;&amp;Ocy;&amp;Ocy; &amp;Pcy;&amp;Tcy;&amp;Kcy; &amp;Ecy;&amp;Ncy;&amp;IEcy;&amp;Rcy;&amp;Gcy;&amp;Ocy;&amp;Mcy;&amp;Acy;&amp;SHcy; (&amp;Ucy;&amp;kcy;&amp;rcy;&amp;acy;&amp;icy;&amp;ncy;&amp;acy;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Gcy;&amp;acy;&amp;scy;&amp;icy;&amp;tcy;&amp;iecy;&amp;lcy;&amp;softcy; &amp;vcy;&amp;icy;&amp;bcy;&amp;rcy;&amp;acy;&amp;tscy;&amp;icy;&amp;icy; &amp;Gcy;&amp;Vcy;&amp;Ncy;-2-13  - &amp;Ocy;&amp;Ocy;&amp;Ocy; &amp;Pcy;&amp;Tcy;&amp;Kcy; &amp;Ecy;&amp;Ncy;&amp;IEcy;&amp;Rcy;&amp;Gcy;&amp;Ocy;&amp;Mcy;&amp;Acy;&amp;SHcy; (&amp;Ucy;&amp;kcy;&amp;rcy;&amp;acy;&amp;icy;&amp;ncy;&amp;acy;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FA0B211" w14:textId="77777777" w:rsidR="00795E59" w:rsidRPr="00795E59" w:rsidRDefault="00795E59" w:rsidP="00795E59">
      <w:pPr>
        <w:spacing w:before="100" w:beforeAutospacing="1" w:after="100" w:afterAutospacing="1"/>
        <w:ind w:firstLine="0"/>
        <w:jc w:val="center"/>
        <w:rPr>
          <w:sz w:val="24"/>
          <w:szCs w:val="24"/>
        </w:rPr>
      </w:pPr>
      <w:r w:rsidRPr="00795E59">
        <w:rPr>
          <w:b/>
          <w:bCs/>
          <w:sz w:val="24"/>
          <w:szCs w:val="24"/>
        </w:rPr>
        <w:t xml:space="preserve">Технические характеристики: </w:t>
      </w:r>
    </w:p>
    <w:tbl>
      <w:tblPr>
        <w:tblW w:w="99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63"/>
        <w:gridCol w:w="1542"/>
        <w:gridCol w:w="828"/>
        <w:gridCol w:w="795"/>
        <w:gridCol w:w="811"/>
        <w:gridCol w:w="811"/>
        <w:gridCol w:w="811"/>
        <w:gridCol w:w="1639"/>
      </w:tblGrid>
      <w:tr w:rsidR="00795E59" w:rsidRPr="00795E59" w14:paraId="523FF8CC" w14:textId="77777777" w:rsidTr="00795E59">
        <w:trPr>
          <w:jc w:val="center"/>
        </w:trPr>
        <w:tc>
          <w:tcPr>
            <w:tcW w:w="24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DC2E24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Марка гасителя</w:t>
            </w:r>
          </w:p>
        </w:tc>
        <w:tc>
          <w:tcPr>
            <w:tcW w:w="14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E2C736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Диаметр провода, мм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013BEF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Размеры, мм.</w:t>
            </w:r>
          </w:p>
        </w:tc>
        <w:tc>
          <w:tcPr>
            <w:tcW w:w="151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651E15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Масса, кг.</w:t>
            </w:r>
          </w:p>
        </w:tc>
      </w:tr>
      <w:tr w:rsidR="00795E59" w:rsidRPr="00795E59" w14:paraId="219321D2" w14:textId="77777777" w:rsidTr="00795E59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389CE5" w14:textId="77777777" w:rsidR="00795E59" w:rsidRPr="00795E59" w:rsidRDefault="00795E59" w:rsidP="00795E59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E807E2" w14:textId="77777777" w:rsidR="00795E59" w:rsidRPr="00795E59" w:rsidRDefault="00795E59" w:rsidP="00795E59">
            <w:pPr>
              <w:ind w:firstLine="0"/>
              <w:jc w:val="left"/>
            </w:pP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834B54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А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EDDABD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Н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ED5D00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L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15A8C3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d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F7F98F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D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2DD00C" w14:textId="77777777" w:rsidR="00795E59" w:rsidRPr="00795E59" w:rsidRDefault="00795E59" w:rsidP="00795E59">
            <w:pPr>
              <w:ind w:firstLine="0"/>
              <w:jc w:val="left"/>
            </w:pPr>
          </w:p>
        </w:tc>
      </w:tr>
      <w:tr w:rsidR="00795E59" w:rsidRPr="00795E59" w14:paraId="255C3C29" w14:textId="77777777" w:rsidTr="00795E59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853761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ГВН-2-13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AA3FA9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11,0-14,0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58EB72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4D3EF7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103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757FAA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350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AF9937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9,1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95A195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64995C" w14:textId="77777777" w:rsidR="00795E59" w:rsidRPr="00795E59" w:rsidRDefault="00795E59" w:rsidP="00795E59">
            <w:pPr>
              <w:ind w:firstLine="0"/>
              <w:jc w:val="center"/>
            </w:pPr>
            <w:r w:rsidRPr="00795E59">
              <w:t>2,43</w:t>
            </w:r>
          </w:p>
        </w:tc>
      </w:tr>
    </w:tbl>
    <w:p w14:paraId="633FC172" w14:textId="77777777" w:rsidR="007D6EE9" w:rsidRDefault="007D6EE9" w:rsidP="007D6EE9">
      <w:pPr>
        <w:tabs>
          <w:tab w:val="left" w:pos="993"/>
        </w:tabs>
        <w:spacing w:line="276" w:lineRule="auto"/>
        <w:ind w:left="270" w:firstLine="0"/>
        <w:rPr>
          <w:b/>
          <w:bCs/>
          <w:sz w:val="26"/>
          <w:szCs w:val="26"/>
        </w:rPr>
      </w:pPr>
    </w:p>
    <w:p w14:paraId="63B40E24" w14:textId="77777777" w:rsidR="00612811" w:rsidRPr="007D6EE9" w:rsidRDefault="00612811" w:rsidP="007D6E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7D6EE9">
        <w:rPr>
          <w:b/>
          <w:bCs/>
          <w:sz w:val="26"/>
          <w:szCs w:val="26"/>
        </w:rPr>
        <w:t>Общие требования.</w:t>
      </w:r>
      <w:r w:rsidR="00E00392" w:rsidRPr="007D6EE9">
        <w:rPr>
          <w:b/>
          <w:bCs/>
          <w:sz w:val="26"/>
          <w:szCs w:val="26"/>
        </w:rPr>
        <w:t xml:space="preserve"> </w:t>
      </w:r>
    </w:p>
    <w:p w14:paraId="63B40E2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3B40E26" w14:textId="77777777" w:rsidR="00D861E6" w:rsidRPr="0052681C" w:rsidRDefault="00D861E6" w:rsidP="00D861E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3B40E2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63B40E2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3B40E2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3B40E2A" w14:textId="057539E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7D6EE9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B40E2B" w14:textId="362FBAF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7D6EE9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3B40E2C" w14:textId="01F5C09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D6EE9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63B40E2D" w14:textId="1DB0EE7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D6EE9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3C4DB4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3B40E2E" w14:textId="77A323D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C1294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3B40E2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000614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63B40E30" w14:textId="0C7B3CE3" w:rsidR="00DE0C6D" w:rsidRPr="0052681C" w:rsidRDefault="009A69AD" w:rsidP="009A69A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843900" w:rsidRPr="0052681C">
        <w:rPr>
          <w:sz w:val="24"/>
          <w:szCs w:val="24"/>
        </w:rPr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7D6EE9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3B40E3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3B40E32" w14:textId="77777777" w:rsidR="004A3124" w:rsidRPr="004A3124" w:rsidRDefault="004A3124" w:rsidP="004A3124">
      <w:pPr>
        <w:numPr>
          <w:ilvl w:val="0"/>
          <w:numId w:val="6"/>
        </w:numPr>
        <w:rPr>
          <w:sz w:val="24"/>
          <w:szCs w:val="24"/>
          <w:lang w:val="en-US"/>
        </w:rPr>
      </w:pPr>
      <w:r w:rsidRPr="004A3124">
        <w:rPr>
          <w:sz w:val="24"/>
          <w:szCs w:val="24"/>
          <w:lang w:val="en-US"/>
        </w:rPr>
        <w:t>ТУ 3449-001-52819896-2010 «Арматура линейная защитная»</w:t>
      </w:r>
      <w:r w:rsidR="007263E5">
        <w:rPr>
          <w:sz w:val="24"/>
          <w:szCs w:val="24"/>
        </w:rPr>
        <w:t>;</w:t>
      </w:r>
    </w:p>
    <w:p w14:paraId="63B40E3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3B40E3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3B40E3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3B40E3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3B40E3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3B40E3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3B40E3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3B40E3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3B40E3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263E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3B40E3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3B40E3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3B40E3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263E5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B40E3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B40E4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3B40E4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3B40E4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B40E4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3B40E4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3B40E4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3B40E4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3B40E4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3B40E4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3B40E4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3B40E4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3B40E4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3B40E4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3B40E4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3B40E4E" w14:textId="7430FF70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7D6EE9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63B40E4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3B40E50" w14:textId="77777777" w:rsidR="001D6900" w:rsidRPr="0052681C" w:rsidRDefault="001D6900" w:rsidP="00451C4D">
      <w:pPr>
        <w:rPr>
          <w:sz w:val="26"/>
          <w:szCs w:val="26"/>
        </w:rPr>
      </w:pPr>
    </w:p>
    <w:p w14:paraId="63B40E51" w14:textId="77777777" w:rsidR="004A2665" w:rsidRPr="0052681C" w:rsidRDefault="004A2665" w:rsidP="00451C4D">
      <w:pPr>
        <w:rPr>
          <w:sz w:val="26"/>
          <w:szCs w:val="26"/>
        </w:rPr>
      </w:pPr>
    </w:p>
    <w:p w14:paraId="63B40E5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3B40E5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3B40E5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5EDB4" w14:textId="77777777" w:rsidR="009D2746" w:rsidRDefault="009D2746">
      <w:r>
        <w:separator/>
      </w:r>
    </w:p>
  </w:endnote>
  <w:endnote w:type="continuationSeparator" w:id="0">
    <w:p w14:paraId="7DACBF8C" w14:textId="77777777" w:rsidR="009D2746" w:rsidRDefault="009D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07100" w14:textId="77777777" w:rsidR="009D2746" w:rsidRDefault="009D2746">
      <w:r>
        <w:separator/>
      </w:r>
    </w:p>
  </w:footnote>
  <w:footnote w:type="continuationSeparator" w:id="0">
    <w:p w14:paraId="5A23B2BB" w14:textId="77777777" w:rsidR="009D2746" w:rsidRDefault="009D2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40E5B" w14:textId="77777777" w:rsidR="00AD7048" w:rsidRDefault="00D872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3B40E5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552"/>
    <w:rsid w:val="000000C1"/>
    <w:rsid w:val="00000614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941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A7FC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3D6"/>
    <w:rsid w:val="001D654B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73C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53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6D8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F0E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4DB4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12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A1A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552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E90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355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63E5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E59"/>
    <w:rsid w:val="007963C2"/>
    <w:rsid w:val="007969A1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6EE9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69AD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294"/>
    <w:rsid w:val="009C14FB"/>
    <w:rsid w:val="009C1A30"/>
    <w:rsid w:val="009C200B"/>
    <w:rsid w:val="009C4D0C"/>
    <w:rsid w:val="009C5F8F"/>
    <w:rsid w:val="009C6411"/>
    <w:rsid w:val="009C665C"/>
    <w:rsid w:val="009C71C6"/>
    <w:rsid w:val="009C76B2"/>
    <w:rsid w:val="009D1E23"/>
    <w:rsid w:val="009D1FDC"/>
    <w:rsid w:val="009D2746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42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1E6"/>
    <w:rsid w:val="00D864E2"/>
    <w:rsid w:val="00D872D3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1D7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51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B40E0E"/>
  <w15:docId w15:val="{F439F34F-1E02-40A7-86A6-6B8DED1F5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3E87-20F0-4F08-9365-AB8B8EB28F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CE11F8D-28A6-4A92-9189-140C8245A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B684F-5E8F-43AB-95A6-8112EFDD3D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332094-B093-4491-97DE-A06860546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4</cp:revision>
  <cp:lastPrinted>2010-09-30T13:29:00Z</cp:lastPrinted>
  <dcterms:created xsi:type="dcterms:W3CDTF">2016-09-16T06:23:00Z</dcterms:created>
  <dcterms:modified xsi:type="dcterms:W3CDTF">2016-09-28T08:10:00Z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